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004" w:rsidRDefault="00F21004">
      <w:r>
        <w:t>CNA is the city of the future. From our amazing landmarks, to our amazing water CNA is a great place. It is one of the cleanest, most environmentally friendly places in the world. We also are working on major advancements in science.  CNA</w:t>
      </w:r>
      <w:r w:rsidR="00B21DD1">
        <w:t xml:space="preserve"> stands for cleanliness, new ideas, and advancement. Our goal is to provide a place where people and nature can live together in harmony. In order to achieve this balance we are continually striving to develop new and innovative ways to fuel our city. </w:t>
      </w:r>
    </w:p>
    <w:p w:rsidR="00F21004" w:rsidRDefault="00B21DD1">
      <w:r>
        <w:t xml:space="preserve">Our city is advanced and we enforce </w:t>
      </w:r>
      <w:proofErr w:type="spellStart"/>
      <w:proofErr w:type="gramStart"/>
      <w:r>
        <w:t>a</w:t>
      </w:r>
      <w:proofErr w:type="spellEnd"/>
      <w:proofErr w:type="gramEnd"/>
      <w:r>
        <w:t xml:space="preserve"> anti-pollution policy</w:t>
      </w:r>
      <w:r w:rsidR="00E24B97">
        <w:t>.</w:t>
      </w:r>
      <w:r w:rsidR="00F21004">
        <w:t xml:space="preserve"> Living near the ocean has its</w:t>
      </w:r>
      <w:r>
        <w:t xml:space="preserve"> many</w:t>
      </w:r>
      <w:r w:rsidR="00F21004">
        <w:t xml:space="preserve"> advantages.</w:t>
      </w:r>
      <w:r w:rsidR="00E24B97">
        <w:t xml:space="preserve"> Our main energy source is water using the ocean as the source. Most cities need a</w:t>
      </w:r>
      <w:bookmarkStart w:id="0" w:name="_GoBack"/>
      <w:bookmarkEnd w:id="0"/>
      <w:r w:rsidR="00E24B97">
        <w:t xml:space="preserve"> backup</w:t>
      </w:r>
      <w:r w:rsidR="00F21004">
        <w:t>, and we are no exception. We use</w:t>
      </w:r>
      <w:r w:rsidR="00E24B97">
        <w:t xml:space="preserve"> nuclear fusion which causes less radiation and less radioactive material than nuclear fission. Nuclear fusion also cr</w:t>
      </w:r>
      <w:r w:rsidR="00F21004">
        <w:t>eates no pollution.</w:t>
      </w:r>
    </w:p>
    <w:p w:rsidR="00E24B97" w:rsidRDefault="00E24B97">
      <w:r>
        <w:t xml:space="preserve">Instead of skyscrapers which use up a lot of water and electricity we will have “Green scrapers”. These will have solar panels on the sides and windmills in between, so they can create their own energy and use rainwater to water plants. We will deliver or distribute the electricity by using power lines </w:t>
      </w:r>
      <w:r w:rsidR="0030431B">
        <w:t>that are underground which will make the city look nicer</w:t>
      </w:r>
      <w:r>
        <w:t>.</w:t>
      </w:r>
    </w:p>
    <w:p w:rsidR="0030431B" w:rsidRDefault="00E24B97">
      <w:r>
        <w:t>First ocean energy uses waves to create energy. Her</w:t>
      </w:r>
      <w:r w:rsidR="00D44836">
        <w:t>e is how, the waves come in raising water already in columns pushing the air up which spins turbines. Then when the wave retreats the machine sucks in air and on its way back to the columns it spins the turbine once again creating even more energy or electricity. Another form of ocean energy we use is OTEC or Ocean Thermal Energy Converter. In the ocean near the equator the top water is about 79 degrees Fahrenheit, but 2500 feet down it’s about 40 degrees Fahrenheit</w:t>
      </w:r>
      <w:r w:rsidR="00903F8F">
        <w:t>. The machine takes the warm water and boils a liquid that boils at a low temperature like Freon or Ammonia and evaporates it. Using the steam to spin a turbine then using the cool water it turns it back into its liquid state. This process is repeated and creates no pollution.</w:t>
      </w:r>
    </w:p>
    <w:p w:rsidR="00903F8F" w:rsidRDefault="00903F8F">
      <w:r>
        <w:t>Our energy sources will work great because we live on a peninsula and get warmer water and more waves.</w:t>
      </w:r>
      <w:r w:rsidR="008C727E">
        <w:t xml:space="preserve"> </w:t>
      </w:r>
      <w:r>
        <w:t xml:space="preserve"> </w:t>
      </w:r>
    </w:p>
    <w:sectPr w:rsidR="00903F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B97"/>
    <w:rsid w:val="00141381"/>
    <w:rsid w:val="0030431B"/>
    <w:rsid w:val="00501B9D"/>
    <w:rsid w:val="008C727E"/>
    <w:rsid w:val="00903F8F"/>
    <w:rsid w:val="00B21DD1"/>
    <w:rsid w:val="00D44836"/>
    <w:rsid w:val="00E24B97"/>
    <w:rsid w:val="00F21004"/>
    <w:rsid w:val="00F76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DC8EC549.dotm</Template>
  <TotalTime>0</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Kane Area School District</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tempuser</dc:creator>
  <cp:keywords/>
  <dc:description/>
  <cp:lastModifiedBy>tempuser</cp:lastModifiedBy>
  <cp:revision>2</cp:revision>
  <dcterms:created xsi:type="dcterms:W3CDTF">2011-12-16T19:15:00Z</dcterms:created>
  <dcterms:modified xsi:type="dcterms:W3CDTF">2011-12-16T19:15:00Z</dcterms:modified>
</cp:coreProperties>
</file>